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7D433" w14:textId="77777777" w:rsidR="00BB6658" w:rsidRDefault="00BB6658" w:rsidP="00BB66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CLOKE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43F467EB" w14:textId="77777777" w:rsidR="00BB6658" w:rsidRDefault="00BB6658" w:rsidP="00BB66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Lanivet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Cornwall. Yeoman.</w:t>
      </w:r>
    </w:p>
    <w:p w14:paraId="12436F7A" w14:textId="77777777" w:rsidR="00BB6658" w:rsidRDefault="00BB6658" w:rsidP="00BB66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184B46" w14:textId="77777777" w:rsidR="00BB6658" w:rsidRDefault="00BB6658" w:rsidP="00BB66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0C9FDB" w14:textId="77777777" w:rsidR="00BB6658" w:rsidRDefault="00BB6658" w:rsidP="00BB66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Gylbert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trespass against him,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Grygge</w:t>
      </w:r>
      <w:proofErr w:type="spellEnd"/>
    </w:p>
    <w:p w14:paraId="225D9630" w14:textId="77777777" w:rsidR="00BB6658" w:rsidRDefault="00BB6658" w:rsidP="00BB665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Lanhydrock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Nicholas Kemp of Liskeard(q.v.)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Soden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Tredreth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B576C33" w14:textId="77777777" w:rsidR="00BB6658" w:rsidRDefault="00BB6658" w:rsidP="00BB66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3DEECA4" w14:textId="77777777" w:rsidR="00BB6658" w:rsidRDefault="00BB6658" w:rsidP="00BB66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294330" w14:textId="77777777" w:rsidR="00BB6658" w:rsidRDefault="00BB6658" w:rsidP="00BB66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03930F" w14:textId="77777777" w:rsidR="00BB6658" w:rsidRDefault="00BB6658" w:rsidP="00BB66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August 2022</w:t>
      </w:r>
    </w:p>
    <w:p w14:paraId="4B0BE32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1C2C2" w14:textId="77777777" w:rsidR="00BB6658" w:rsidRDefault="00BB6658" w:rsidP="009139A6">
      <w:r>
        <w:separator/>
      </w:r>
    </w:p>
  </w:endnote>
  <w:endnote w:type="continuationSeparator" w:id="0">
    <w:p w14:paraId="12F25713" w14:textId="77777777" w:rsidR="00BB6658" w:rsidRDefault="00BB66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1C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0C4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77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5C2F5" w14:textId="77777777" w:rsidR="00BB6658" w:rsidRDefault="00BB6658" w:rsidP="009139A6">
      <w:r>
        <w:separator/>
      </w:r>
    </w:p>
  </w:footnote>
  <w:footnote w:type="continuationSeparator" w:id="0">
    <w:p w14:paraId="655FDA5C" w14:textId="77777777" w:rsidR="00BB6658" w:rsidRDefault="00BB66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7A6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58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A9B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5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665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7B544"/>
  <w15:chartTrackingRefBased/>
  <w15:docId w15:val="{AB706C75-F0E0-4512-AFE2-9F1AD54F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66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2022-09-01T08:26:00Z</dcterms:created>
  <dcterms:modified xsi:type="dcterms:W3CDTF">2022-09-01T08:27:00Z</dcterms:modified>
</cp:coreProperties>
</file>